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42" w:rsidRDefault="008800D0" w:rsidP="008800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LOGO</w:t>
      </w:r>
    </w:p>
    <w:p w:rsidR="008800D0" w:rsidRDefault="008800D0" w:rsidP="008800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INTESTAZIONE</w:t>
      </w:r>
    </w:p>
    <w:p w:rsidR="008800D0" w:rsidRDefault="008800D0" w:rsidP="00880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VERBALE DI IDENTIFICAZIONE (art. 349 c.p.p.)</w:t>
      </w:r>
    </w:p>
    <w:p w:rsidR="008800D0" w:rsidRDefault="008800D0" w:rsidP="00880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DICHIARAZIONE/ELEZIONE DI DOMICILIO (art. 161 c.p.p.)</w:t>
      </w:r>
    </w:p>
    <w:p w:rsidR="008800D0" w:rsidRDefault="008800D0" w:rsidP="00880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NOMINA DEL DIFENSORE (art. 96 c.p.p.)</w:t>
      </w:r>
    </w:p>
    <w:p w:rsidR="008800D0" w:rsidRDefault="008800D0" w:rsidP="00880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0D0" w:rsidRPr="0094467C" w:rsidRDefault="008800D0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L’anno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bookmarkEnd w:id="0"/>
      <w:r w:rsidRPr="0094467C">
        <w:rPr>
          <w:rFonts w:ascii="Times New Roman" w:hAnsi="Times New Roman" w:cs="Times New Roman"/>
        </w:rPr>
        <w:t xml:space="preserve">, addì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del mese di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</w:t>
      </w:r>
      <w:r w:rsidR="00BC62ED" w:rsidRPr="0094467C">
        <w:rPr>
          <w:rFonts w:ascii="Times New Roman" w:hAnsi="Times New Roman" w:cs="Times New Roman"/>
        </w:rPr>
        <w:t xml:space="preserve">in 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BC62ED" w:rsidRPr="0094467C">
        <w:rPr>
          <w:rFonts w:ascii="Times New Roman" w:hAnsi="Times New Roman" w:cs="Times New Roman"/>
          <w:highlight w:val="lightGray"/>
          <w:u w:val="single"/>
        </w:rP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BC62ED" w:rsidRPr="0094467C">
        <w:rPr>
          <w:rFonts w:ascii="Times New Roman" w:hAnsi="Times New Roman" w:cs="Times New Roman"/>
        </w:rPr>
        <w:t xml:space="preserve"> presso l’Ufficio 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BC62ED" w:rsidRPr="0094467C">
        <w:rPr>
          <w:rFonts w:ascii="Times New Roman" w:hAnsi="Times New Roman" w:cs="Times New Roman"/>
          <w:highlight w:val="lightGray"/>
          <w:u w:val="single"/>
        </w:rP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BC62ED" w:rsidRPr="0094467C">
        <w:rPr>
          <w:rFonts w:ascii="Times New Roman" w:hAnsi="Times New Roman" w:cs="Times New Roman"/>
        </w:rPr>
        <w:t xml:space="preserve">, alle ore 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BC62ED" w:rsidRPr="0094467C">
        <w:rPr>
          <w:rFonts w:ascii="Times New Roman" w:hAnsi="Times New Roman" w:cs="Times New Roman"/>
          <w:highlight w:val="lightGray"/>
          <w:u w:val="single"/>
        </w:rP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BC62ED" w:rsidRPr="0094467C">
        <w:rPr>
          <w:rFonts w:ascii="Times New Roman" w:hAnsi="Times New Roman" w:cs="Times New Roman"/>
        </w:rPr>
        <w:t xml:space="preserve">, innanzi ai sottoscritti Ufficiali/Agenti di P.G. 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BC62ED" w:rsidRPr="0094467C">
        <w:rPr>
          <w:rFonts w:ascii="Times New Roman" w:hAnsi="Times New Roman" w:cs="Times New Roman"/>
          <w:highlight w:val="lightGray"/>
          <w:u w:val="single"/>
        </w:rP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BC62ED" w:rsidRPr="0094467C">
        <w:rPr>
          <w:rFonts w:ascii="Times New Roman" w:hAnsi="Times New Roman" w:cs="Times New Roman"/>
        </w:rPr>
        <w:t xml:space="preserve"> appartenenti al Comando in intestazione, è presente 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BC62ED" w:rsidRPr="0094467C">
        <w:rPr>
          <w:rFonts w:ascii="Times New Roman" w:hAnsi="Times New Roman" w:cs="Times New Roman"/>
          <w:highlight w:val="lightGray"/>
          <w:u w:val="single"/>
        </w:rPr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BC62ED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BC62ED" w:rsidRPr="0094467C">
        <w:rPr>
          <w:rFonts w:ascii="Times New Roman" w:hAnsi="Times New Roman" w:cs="Times New Roman"/>
        </w:rPr>
        <w:t xml:space="preserve"> il quale interpellato sulle proprie generalità dichiara:----------------------</w:t>
      </w:r>
      <w:r w:rsidR="0094467C">
        <w:rPr>
          <w:rFonts w:ascii="Times New Roman" w:hAnsi="Times New Roman" w:cs="Times New Roman"/>
        </w:rPr>
        <w:t>----------------------------------------</w:t>
      </w:r>
      <w:r w:rsidR="00BC62ED" w:rsidRPr="0094467C">
        <w:rPr>
          <w:rFonts w:ascii="Times New Roman" w:hAnsi="Times New Roman" w:cs="Times New Roman"/>
        </w:rPr>
        <w:t>----------------</w:t>
      </w:r>
    </w:p>
    <w:p w:rsidR="00BC62ED" w:rsidRPr="0094467C" w:rsidRDefault="00BC62ED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COGNOME E NOME 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---------------------------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--------------------------------------------------------</w:t>
      </w:r>
    </w:p>
    <w:p w:rsidR="00BC62ED" w:rsidRPr="0094467C" w:rsidRDefault="00BC62ED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LUOGO E DATA DI NASCITA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------------------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-----------------------------------------------------</w:t>
      </w:r>
    </w:p>
    <w:p w:rsidR="00BC62ED" w:rsidRPr="0094467C" w:rsidRDefault="00BC62ED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NAZIONALITA’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-----------------------------------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-------------------------------------------------------</w:t>
      </w:r>
    </w:p>
    <w:p w:rsidR="00BC62ED" w:rsidRPr="0094467C" w:rsidRDefault="00BC62ED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RESIDENZA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-----------------------------------------------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-----------------------------------------------</w:t>
      </w:r>
    </w:p>
    <w:p w:rsidR="00BC62ED" w:rsidRPr="0094467C" w:rsidRDefault="00BC62ED" w:rsidP="00BC62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DOCUMENTO DI RICONOSCIMENTO TIPO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NUMERO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RILASCIATA DA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IN DATA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-------------------------------------------------------------</w:t>
      </w:r>
      <w:r w:rsidR="0094467C">
        <w:rPr>
          <w:rFonts w:ascii="Times New Roman" w:hAnsi="Times New Roman" w:cs="Times New Roman"/>
        </w:rPr>
        <w:t>---------------</w:t>
      </w:r>
      <w:r w:rsidRPr="0094467C">
        <w:rPr>
          <w:rFonts w:ascii="Times New Roman" w:hAnsi="Times New Roman" w:cs="Times New Roman"/>
        </w:rPr>
        <w:t>--------------------------------------</w:t>
      </w:r>
    </w:p>
    <w:p w:rsidR="00BC62ED" w:rsidRPr="0094467C" w:rsidRDefault="00BC62ED" w:rsidP="00BC62ED">
      <w:pPr>
        <w:spacing w:after="0" w:line="240" w:lineRule="auto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Lo stesso, indagato per ________________________________________</w:t>
      </w:r>
      <w:r w:rsidR="0094467C">
        <w:rPr>
          <w:rFonts w:ascii="Times New Roman" w:hAnsi="Times New Roman" w:cs="Times New Roman"/>
        </w:rPr>
        <w:t>______</w:t>
      </w:r>
      <w:r w:rsidRPr="0094467C">
        <w:rPr>
          <w:rFonts w:ascii="Times New Roman" w:hAnsi="Times New Roman" w:cs="Times New Roman"/>
        </w:rPr>
        <w:t>_____________________</w:t>
      </w:r>
      <w:r w:rsidR="0094467C">
        <w:rPr>
          <w:rFonts w:ascii="Times New Roman" w:hAnsi="Times New Roman" w:cs="Times New Roman"/>
        </w:rPr>
        <w:t>_</w:t>
      </w:r>
      <w:r w:rsidRPr="0094467C"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</w:t>
      </w:r>
      <w:r w:rsidR="0094467C">
        <w:rPr>
          <w:rFonts w:ascii="Times New Roman" w:hAnsi="Times New Roman" w:cs="Times New Roman"/>
        </w:rPr>
        <w:t>______________</w:t>
      </w:r>
      <w:r w:rsidRPr="0094467C">
        <w:rPr>
          <w:rFonts w:ascii="Times New Roman" w:hAnsi="Times New Roman" w:cs="Times New Roman"/>
        </w:rPr>
        <w:t>_____</w:t>
      </w:r>
    </w:p>
    <w:p w:rsidR="00BC62ED" w:rsidRDefault="00000BE3" w:rsidP="002E69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 xml:space="preserve">Viene invitato a dichiarare uno dei luoghi di cui all’art. 157 c.p.p. ovvero ad eleggere domicilio per le notificazioni. Lo stesso viene altresì avvertito dell’obbligo di comunicare ogni variazione del domicilio eletto o dichiarato e che, in mancanza di tale comunicazione o in caso di rifiuto di dichiarare o eleggere il domicilio, le notificazioni avverranno presso il difensore . </w:t>
      </w:r>
      <w:r w:rsidRPr="000C0F35">
        <w:rPr>
          <w:rFonts w:ascii="Times New Roman" w:hAnsi="Times New Roman" w:cs="Times New Roman"/>
          <w:b/>
        </w:rPr>
        <w:t>Si avverte inoltre il predetto che, in caso di insufficienza o di inidoneità</w:t>
      </w:r>
      <w:r w:rsidR="002E697C">
        <w:rPr>
          <w:rStyle w:val="Rimandonotaapidipagina"/>
          <w:rFonts w:ascii="Times New Roman" w:hAnsi="Times New Roman" w:cs="Times New Roman"/>
          <w:b/>
        </w:rPr>
        <w:footnoteReference w:id="1"/>
      </w:r>
      <w:r w:rsidRPr="000C0F35">
        <w:rPr>
          <w:rFonts w:ascii="Times New Roman" w:hAnsi="Times New Roman" w:cs="Times New Roman"/>
          <w:b/>
        </w:rPr>
        <w:t xml:space="preserve"> della dichiarazione o elezione di domicilio, le notificazioni verranno eseguite mediante consegna di copia al difensore di fiducia o d’ufficio</w:t>
      </w:r>
      <w:r w:rsidRPr="0094467C">
        <w:rPr>
          <w:rFonts w:ascii="Times New Roman" w:hAnsi="Times New Roman" w:cs="Times New Roman"/>
        </w:rPr>
        <w:t>. -----</w:t>
      </w:r>
      <w:r w:rsidR="002E697C">
        <w:rPr>
          <w:rFonts w:ascii="Times New Roman" w:hAnsi="Times New Roman" w:cs="Times New Roman"/>
        </w:rPr>
        <w:t>------------------------------</w:t>
      </w:r>
      <w:r w:rsidRPr="0094467C">
        <w:rPr>
          <w:rFonts w:ascii="Times New Roman" w:hAnsi="Times New Roman" w:cs="Times New Roman"/>
        </w:rPr>
        <w:t>--</w:t>
      </w:r>
    </w:p>
    <w:p w:rsidR="002E697C" w:rsidRPr="0094467C" w:rsidRDefault="002E697C" w:rsidP="002E69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0BE3" w:rsidRPr="0094467C" w:rsidRDefault="00000BE3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A tale scopo l’indagato dichiara: ---------------------------------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-----------------------------------------------</w:t>
      </w:r>
    </w:p>
    <w:p w:rsidR="00000BE3" w:rsidRPr="0094467C" w:rsidRDefault="00000BE3" w:rsidP="00000B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sym w:font="Symbol" w:char="F0F0"/>
      </w:r>
      <w:r w:rsidRPr="0094467C">
        <w:rPr>
          <w:rFonts w:ascii="Times New Roman" w:hAnsi="Times New Roman" w:cs="Times New Roman"/>
        </w:rPr>
        <w:t xml:space="preserve"> DICHIARO/ELEGGO DOMICILIO IN ________________</w:t>
      </w:r>
      <w:r w:rsidR="0094467C">
        <w:rPr>
          <w:rFonts w:ascii="Times New Roman" w:hAnsi="Times New Roman" w:cs="Times New Roman"/>
        </w:rPr>
        <w:t>_______</w:t>
      </w:r>
      <w:r w:rsidRPr="0094467C">
        <w:rPr>
          <w:rFonts w:ascii="Times New Roman" w:hAnsi="Times New Roman" w:cs="Times New Roman"/>
        </w:rPr>
        <w:t>______________________________</w:t>
      </w:r>
    </w:p>
    <w:p w:rsidR="00000BE3" w:rsidRPr="0094467C" w:rsidRDefault="00000BE3" w:rsidP="00000B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___________________________________________________</w:t>
      </w:r>
      <w:r w:rsidR="0094467C">
        <w:rPr>
          <w:rFonts w:ascii="Times New Roman" w:hAnsi="Times New Roman" w:cs="Times New Roman"/>
        </w:rPr>
        <w:t>_______</w:t>
      </w:r>
      <w:r w:rsidRPr="0094467C">
        <w:rPr>
          <w:rFonts w:ascii="Times New Roman" w:hAnsi="Times New Roman" w:cs="Times New Roman"/>
        </w:rPr>
        <w:t>_____________________________</w:t>
      </w:r>
    </w:p>
    <w:p w:rsidR="00000BE3" w:rsidRPr="0094467C" w:rsidRDefault="00000BE3" w:rsidP="00000B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sym w:font="Symbol" w:char="F0F0"/>
      </w:r>
      <w:r w:rsidRPr="0094467C">
        <w:rPr>
          <w:rFonts w:ascii="Times New Roman" w:hAnsi="Times New Roman" w:cs="Times New Roman"/>
        </w:rPr>
        <w:t xml:space="preserve"> NOMINO DIFENSORE DI FIDUCIA L’AVV. ____________</w:t>
      </w:r>
      <w:r w:rsidR="0094467C">
        <w:rPr>
          <w:rFonts w:ascii="Times New Roman" w:hAnsi="Times New Roman" w:cs="Times New Roman"/>
        </w:rPr>
        <w:t>________</w:t>
      </w:r>
      <w:r w:rsidRPr="0094467C">
        <w:rPr>
          <w:rFonts w:ascii="Times New Roman" w:hAnsi="Times New Roman" w:cs="Times New Roman"/>
        </w:rPr>
        <w:t>___________________________</w:t>
      </w:r>
    </w:p>
    <w:p w:rsidR="00000BE3" w:rsidRPr="0094467C" w:rsidRDefault="00000BE3" w:rsidP="00000B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_________________________________________________________</w:t>
      </w:r>
      <w:r w:rsidR="0094467C">
        <w:rPr>
          <w:rFonts w:ascii="Times New Roman" w:hAnsi="Times New Roman" w:cs="Times New Roman"/>
        </w:rPr>
        <w:t>______</w:t>
      </w:r>
      <w:r w:rsidRPr="0094467C">
        <w:rPr>
          <w:rFonts w:ascii="Times New Roman" w:hAnsi="Times New Roman" w:cs="Times New Roman"/>
        </w:rPr>
        <w:t>_______________________</w:t>
      </w:r>
    </w:p>
    <w:p w:rsidR="00000BE3" w:rsidRPr="0094467C" w:rsidRDefault="00000BE3" w:rsidP="00000BE3">
      <w:p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sym w:font="Symbol" w:char="F0F0"/>
      </w:r>
      <w:r w:rsidRPr="0094467C">
        <w:rPr>
          <w:rFonts w:ascii="Times New Roman" w:hAnsi="Times New Roman" w:cs="Times New Roman"/>
        </w:rPr>
        <w:t xml:space="preserve"> MI RISERVO LA NOMINA DEL DIFENSORE DI FIDUCIA -------------</w:t>
      </w:r>
      <w:r w:rsidR="0094467C"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----------------------------</w:t>
      </w:r>
    </w:p>
    <w:p w:rsidR="000C0F35" w:rsidRDefault="00000BE3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Si precisa che l’indagato:</w:t>
      </w:r>
    </w:p>
    <w:p w:rsidR="00000BE3" w:rsidRPr="0094467C" w:rsidRDefault="00000BE3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sym w:font="Symbol" w:char="F0F0"/>
      </w:r>
      <w:r w:rsidRPr="0094467C">
        <w:rPr>
          <w:rFonts w:ascii="Times New Roman" w:hAnsi="Times New Roman" w:cs="Times New Roman"/>
        </w:rPr>
        <w:t xml:space="preserve"> PARLA E COMPRENDE LA LINGUA ITALIANA</w:t>
      </w:r>
      <w:r w:rsidR="0094467C" w:rsidRPr="0094467C">
        <w:rPr>
          <w:rFonts w:ascii="Times New Roman" w:hAnsi="Times New Roman" w:cs="Times New Roman"/>
        </w:rPr>
        <w:t xml:space="preserve"> </w:t>
      </w:r>
      <w:r w:rsidR="000C0F35">
        <w:rPr>
          <w:rFonts w:ascii="Times New Roman" w:hAnsi="Times New Roman" w:cs="Times New Roman"/>
        </w:rPr>
        <w:t>come verificato</w:t>
      </w:r>
      <w:r w:rsidR="000C0F35">
        <w:rPr>
          <w:rFonts w:ascii="Times New Roman" w:hAnsi="Times New Roman" w:cs="Times New Roman"/>
        </w:rPr>
        <w:t xml:space="preserve"> nel corso della redazione del presente atto;</w:t>
      </w:r>
    </w:p>
    <w:p w:rsidR="0094467C" w:rsidRDefault="00000BE3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sym w:font="Symbol" w:char="F0F0"/>
      </w:r>
      <w:r w:rsidRPr="0094467C">
        <w:rPr>
          <w:rFonts w:ascii="Times New Roman" w:hAnsi="Times New Roman" w:cs="Times New Roman"/>
        </w:rPr>
        <w:t xml:space="preserve"> PARLA E COMPRENDE LA LINGUA 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Pr="0094467C">
        <w:rPr>
          <w:rFonts w:ascii="Times New Roman" w:hAnsi="Times New Roman" w:cs="Times New Roman"/>
          <w:highlight w:val="lightGray"/>
          <w:u w:val="single"/>
        </w:rPr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C0F35">
        <w:rPr>
          <w:rFonts w:ascii="Times New Roman" w:hAnsi="Times New Roman" w:cs="Times New Roman"/>
          <w:noProof/>
          <w:highlight w:val="lightGray"/>
          <w:u w:val="single"/>
        </w:rPr>
        <w:t>________________________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Pr="0094467C">
        <w:rPr>
          <w:rFonts w:ascii="Times New Roman" w:hAnsi="Times New Roman" w:cs="Times New Roman"/>
        </w:rPr>
        <w:t xml:space="preserve"> e che l’atto suddetto è stato</w:t>
      </w:r>
      <w:r w:rsidR="000C0F35">
        <w:rPr>
          <w:rFonts w:ascii="Times New Roman" w:hAnsi="Times New Roman" w:cs="Times New Roman"/>
        </w:rPr>
        <w:t>: ---</w:t>
      </w:r>
      <w:r w:rsidR="0094467C" w:rsidRPr="0094467C">
        <w:rPr>
          <w:rFonts w:ascii="Times New Roman" w:hAnsi="Times New Roman" w:cs="Times New Roman"/>
        </w:rPr>
        <w:t xml:space="preserve"> </w:t>
      </w:r>
      <w:r w:rsidR="0094467C" w:rsidRPr="0094467C">
        <w:rPr>
          <w:rFonts w:ascii="Times New Roman" w:hAnsi="Times New Roman" w:cs="Times New Roman"/>
        </w:rPr>
        <w:sym w:font="Symbol" w:char="F0F0"/>
      </w:r>
      <w:r w:rsidR="0094467C" w:rsidRPr="0094467C">
        <w:rPr>
          <w:rFonts w:ascii="Times New Roman" w:hAnsi="Times New Roman" w:cs="Times New Roman"/>
        </w:rPr>
        <w:t xml:space="preserve"> consegnato con traduzione</w:t>
      </w:r>
      <w:r w:rsidRPr="0094467C">
        <w:rPr>
          <w:rFonts w:ascii="Times New Roman" w:hAnsi="Times New Roman" w:cs="Times New Roman"/>
        </w:rPr>
        <w:t xml:space="preserve"> nella lingua della nazionalità/parlata dall’</w:t>
      </w:r>
      <w:r w:rsidR="0094467C" w:rsidRPr="0094467C">
        <w:rPr>
          <w:rFonts w:ascii="Times New Roman" w:hAnsi="Times New Roman" w:cs="Times New Roman"/>
        </w:rPr>
        <w:t>indagato</w:t>
      </w:r>
      <w:r w:rsidR="0094467C">
        <w:rPr>
          <w:rFonts w:ascii="Times New Roman" w:hAnsi="Times New Roman" w:cs="Times New Roman"/>
        </w:rPr>
        <w:t xml:space="preserve"> --</w:t>
      </w:r>
      <w:r w:rsidR="000C0F35">
        <w:rPr>
          <w:rFonts w:ascii="Times New Roman" w:hAnsi="Times New Roman" w:cs="Times New Roman"/>
        </w:rPr>
        <w:t>-----------------------------</w:t>
      </w:r>
    </w:p>
    <w:p w:rsidR="00000BE3" w:rsidRPr="0094467C" w:rsidRDefault="000C0F35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</w:t>
      </w:r>
      <w:r w:rsidR="0094467C" w:rsidRPr="0094467C">
        <w:rPr>
          <w:rFonts w:ascii="Times New Roman" w:hAnsi="Times New Roman" w:cs="Times New Roman"/>
        </w:rPr>
        <w:t xml:space="preserve"> </w:t>
      </w:r>
      <w:r w:rsidR="0094467C" w:rsidRPr="0094467C">
        <w:rPr>
          <w:rFonts w:ascii="Times New Roman" w:hAnsi="Times New Roman" w:cs="Times New Roman"/>
        </w:rPr>
        <w:sym w:font="Symbol" w:char="F0F0"/>
      </w:r>
      <w:r w:rsidR="0094467C" w:rsidRPr="0094467C">
        <w:rPr>
          <w:rFonts w:ascii="Times New Roman" w:hAnsi="Times New Roman" w:cs="Times New Roman"/>
        </w:rPr>
        <w:t xml:space="preserve"> tradotto</w:t>
      </w:r>
      <w:r w:rsidR="00000BE3" w:rsidRPr="0094467C">
        <w:rPr>
          <w:rFonts w:ascii="Times New Roman" w:hAnsi="Times New Roman" w:cs="Times New Roman"/>
        </w:rPr>
        <w:t xml:space="preserve"> dall’interprete </w:t>
      </w:r>
      <w:r w:rsidR="00000BE3" w:rsidRPr="0094467C">
        <w:rPr>
          <w:rFonts w:ascii="Times New Roman" w:hAnsi="Times New Roman" w:cs="Times New Roman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000BE3" w:rsidRPr="0094467C">
        <w:rPr>
          <w:rFonts w:ascii="Times New Roman" w:hAnsi="Times New Roman" w:cs="Times New Roman"/>
          <w:highlight w:val="lightGray"/>
          <w:u w:val="single"/>
        </w:rPr>
        <w:instrText xml:space="preserve"> FORMTEXT </w:instrText>
      </w:r>
      <w:r w:rsidR="00000BE3" w:rsidRPr="0094467C">
        <w:rPr>
          <w:rFonts w:ascii="Times New Roman" w:hAnsi="Times New Roman" w:cs="Times New Roman"/>
          <w:highlight w:val="lightGray"/>
          <w:u w:val="single"/>
        </w:rPr>
      </w:r>
      <w:r w:rsidR="00000BE3" w:rsidRPr="0094467C">
        <w:rPr>
          <w:rFonts w:ascii="Times New Roman" w:hAnsi="Times New Roman" w:cs="Times New Roman"/>
          <w:highlight w:val="lightGray"/>
          <w:u w:val="single"/>
        </w:rPr>
        <w:fldChar w:fldCharType="separate"/>
      </w:r>
      <w:r w:rsidR="00000BE3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00BE3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00BE3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00BE3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00BE3" w:rsidRPr="0094467C">
        <w:rPr>
          <w:rFonts w:ascii="Times New Roman" w:hAnsi="Times New Roman" w:cs="Times New Roman"/>
          <w:noProof/>
          <w:highlight w:val="lightGray"/>
          <w:u w:val="single"/>
        </w:rPr>
        <w:t> </w:t>
      </w:r>
      <w:r w:rsidR="00000BE3" w:rsidRPr="0094467C">
        <w:rPr>
          <w:rFonts w:ascii="Times New Roman" w:hAnsi="Times New Roman" w:cs="Times New Roman"/>
          <w:highlight w:val="lightGray"/>
          <w:u w:val="single"/>
        </w:rPr>
        <w:fldChar w:fldCharType="end"/>
      </w:r>
      <w:r w:rsidR="00000BE3" w:rsidRPr="0094467C">
        <w:rPr>
          <w:rFonts w:ascii="Times New Roman" w:hAnsi="Times New Roman" w:cs="Times New Roman"/>
        </w:rPr>
        <w:t xml:space="preserve"> nominato ausiliario di P.G. -----</w:t>
      </w:r>
      <w:r w:rsidR="0094467C">
        <w:rPr>
          <w:rFonts w:ascii="Times New Roman" w:hAnsi="Times New Roman" w:cs="Times New Roman"/>
        </w:rPr>
        <w:t>--------------------------------------------</w:t>
      </w:r>
      <w:r>
        <w:rPr>
          <w:rFonts w:ascii="Times New Roman" w:hAnsi="Times New Roman" w:cs="Times New Roman"/>
        </w:rPr>
        <w:t>------</w:t>
      </w:r>
    </w:p>
    <w:p w:rsidR="00000BE3" w:rsidRPr="0094467C" w:rsidRDefault="0094467C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L.C. e sottoscritto.-------------------------------------------------------------------------</w:t>
      </w:r>
      <w:r>
        <w:rPr>
          <w:rFonts w:ascii="Times New Roman" w:hAnsi="Times New Roman" w:cs="Times New Roman"/>
        </w:rPr>
        <w:t>-----------</w:t>
      </w:r>
      <w:r w:rsidRPr="0094467C">
        <w:rPr>
          <w:rFonts w:ascii="Times New Roman" w:hAnsi="Times New Roman" w:cs="Times New Roman"/>
        </w:rPr>
        <w:t>-------------------------</w:t>
      </w:r>
    </w:p>
    <w:p w:rsidR="0094467C" w:rsidRPr="0094467C" w:rsidRDefault="0094467C" w:rsidP="00000BE3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94467C" w:rsidRPr="0094467C" w:rsidRDefault="0094467C" w:rsidP="00000B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467C">
        <w:rPr>
          <w:rFonts w:ascii="Times New Roman" w:hAnsi="Times New Roman" w:cs="Times New Roman"/>
        </w:rPr>
        <w:t>L’INDAGATO</w:t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</w:r>
      <w:r w:rsidRPr="0094467C">
        <w:rPr>
          <w:rFonts w:ascii="Times New Roman" w:hAnsi="Times New Roman" w:cs="Times New Roman"/>
        </w:rPr>
        <w:tab/>
        <w:t>I VERBALIZZANTI</w:t>
      </w:r>
    </w:p>
    <w:sectPr w:rsidR="0094467C" w:rsidRPr="009446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FE" w:rsidRDefault="003A7CFE" w:rsidP="002E697C">
      <w:pPr>
        <w:spacing w:after="0" w:line="240" w:lineRule="auto"/>
      </w:pPr>
      <w:r>
        <w:separator/>
      </w:r>
    </w:p>
  </w:endnote>
  <w:endnote w:type="continuationSeparator" w:id="0">
    <w:p w:rsidR="003A7CFE" w:rsidRDefault="003A7CFE" w:rsidP="002E6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FE" w:rsidRDefault="003A7CFE" w:rsidP="002E697C">
      <w:pPr>
        <w:spacing w:after="0" w:line="240" w:lineRule="auto"/>
      </w:pPr>
      <w:r>
        <w:separator/>
      </w:r>
    </w:p>
  </w:footnote>
  <w:footnote w:type="continuationSeparator" w:id="0">
    <w:p w:rsidR="003A7CFE" w:rsidRDefault="003A7CFE" w:rsidP="002E697C">
      <w:pPr>
        <w:spacing w:after="0" w:line="240" w:lineRule="auto"/>
      </w:pPr>
      <w:r>
        <w:continuationSeparator/>
      </w:r>
    </w:p>
  </w:footnote>
  <w:footnote w:id="1">
    <w:p w:rsidR="002E697C" w:rsidRPr="002E697C" w:rsidRDefault="002E697C" w:rsidP="002E697C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2E697C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2E697C">
        <w:rPr>
          <w:rFonts w:ascii="Times New Roman" w:hAnsi="Times New Roman" w:cs="Times New Roman"/>
          <w:sz w:val="18"/>
          <w:szCs w:val="18"/>
        </w:rPr>
        <w:t xml:space="preserve"> Sono insufficienti o inidonee elezioni/dichiarazioni di luoghi in territorio estero</w:t>
      </w:r>
      <w:r>
        <w:rPr>
          <w:rFonts w:ascii="Times New Roman" w:hAnsi="Times New Roman" w:cs="Times New Roman"/>
          <w:sz w:val="18"/>
          <w:szCs w:val="18"/>
        </w:rPr>
        <w:t xml:space="preserve"> ovvero privi</w:t>
      </w:r>
      <w:r w:rsidRPr="002E697C">
        <w:rPr>
          <w:rFonts w:ascii="Times New Roman" w:hAnsi="Times New Roman" w:cs="Times New Roman"/>
          <w:sz w:val="18"/>
          <w:szCs w:val="18"/>
        </w:rPr>
        <w:t xml:space="preserve"> delle indicazioni necessarie per l’esatta individuazione del luogo </w:t>
      </w:r>
      <w:r>
        <w:rPr>
          <w:rFonts w:ascii="Times New Roman" w:hAnsi="Times New Roman" w:cs="Times New Roman"/>
          <w:sz w:val="18"/>
          <w:szCs w:val="18"/>
        </w:rPr>
        <w:t xml:space="preserve">stesso </w:t>
      </w:r>
      <w:r w:rsidRPr="002E697C">
        <w:rPr>
          <w:rFonts w:ascii="Times New Roman" w:hAnsi="Times New Roman" w:cs="Times New Roman"/>
          <w:sz w:val="18"/>
          <w:szCs w:val="18"/>
        </w:rPr>
        <w:t>(ad esempio strada senza precisazione del numero civico</w:t>
      </w:r>
      <w:r>
        <w:rPr>
          <w:rFonts w:ascii="Times New Roman" w:hAnsi="Times New Roman" w:cs="Times New Roman"/>
          <w:sz w:val="18"/>
          <w:szCs w:val="18"/>
        </w:rPr>
        <w:t>).</w:t>
      </w:r>
      <w:bookmarkStart w:id="1" w:name="_GoBack"/>
      <w:bookmarkEnd w:id="1"/>
      <w:r w:rsidRPr="002E697C">
        <w:rPr>
          <w:rFonts w:ascii="Times New Roman" w:hAnsi="Times New Roman" w:cs="Times New Roman"/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3F"/>
    <w:rsid w:val="00000BE3"/>
    <w:rsid w:val="000C0F35"/>
    <w:rsid w:val="002E697C"/>
    <w:rsid w:val="0032713F"/>
    <w:rsid w:val="003A7CFE"/>
    <w:rsid w:val="00876A42"/>
    <w:rsid w:val="008800D0"/>
    <w:rsid w:val="0094467C"/>
    <w:rsid w:val="00957181"/>
    <w:rsid w:val="00BC62ED"/>
    <w:rsid w:val="00DA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697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697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69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697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697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69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cesco.menditto\Dropbox\PROCURA%20TIVOLI\PROVVEDIMENTI%20ORGANIZZATIVI\UFFICIO%20PRIMI%20ATTI\MODULI%20COM%20REATO%20E%20ISCRIZIONE\All%203%20elezione%20di%20domicilio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EDE59-39AD-45D2-93FD-5CA8751B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 3 elezione di domicilio</Template>
  <TotalTime>12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Menditto</dc:creator>
  <cp:lastModifiedBy>Francesco Menditto</cp:lastModifiedBy>
  <cp:revision>3</cp:revision>
  <dcterms:created xsi:type="dcterms:W3CDTF">2016-09-10T08:33:00Z</dcterms:created>
  <dcterms:modified xsi:type="dcterms:W3CDTF">2016-09-10T08:45:00Z</dcterms:modified>
</cp:coreProperties>
</file>